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3B3D4" w14:textId="77777777" w:rsidR="00E27F0B" w:rsidRDefault="00E27F0B" w:rsidP="00E27F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Walter MILDMAY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776C8D8" w14:textId="77777777" w:rsidR="00E27F0B" w:rsidRDefault="00E27F0B" w:rsidP="00E27F0B">
      <w:pPr>
        <w:rPr>
          <w:rFonts w:ascii="Times New Roman" w:hAnsi="Times New Roman" w:cs="Times New Roman"/>
        </w:rPr>
      </w:pPr>
    </w:p>
    <w:p w14:paraId="23040ED7" w14:textId="77777777" w:rsidR="00E27F0B" w:rsidRDefault="00E27F0B" w:rsidP="00E27F0B">
      <w:pPr>
        <w:rPr>
          <w:rFonts w:ascii="Times New Roman" w:hAnsi="Times New Roman" w:cs="Times New Roman"/>
        </w:rPr>
      </w:pPr>
    </w:p>
    <w:p w14:paraId="6DBA180F" w14:textId="77777777" w:rsidR="00E27F0B" w:rsidRDefault="00E27F0B" w:rsidP="00E27F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Muryete</w:t>
      </w:r>
      <w:proofErr w:type="spellEnd"/>
      <w:r>
        <w:rPr>
          <w:rFonts w:ascii="Times New Roman" w:hAnsi="Times New Roman" w:cs="Times New Roman"/>
        </w:rPr>
        <w:t>(q.v.) and his wife, Agnes(q.v.), brought a plaint of</w:t>
      </w:r>
    </w:p>
    <w:p w14:paraId="1739DC01" w14:textId="77777777" w:rsidR="00E27F0B" w:rsidRDefault="00E27F0B" w:rsidP="00E27F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concord against him.</w:t>
      </w:r>
    </w:p>
    <w:p w14:paraId="21B9E337" w14:textId="77777777" w:rsidR="00E27F0B" w:rsidRDefault="00E27F0B" w:rsidP="00E27F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734E6814" w14:textId="77777777" w:rsidR="00E27F0B" w:rsidRDefault="00E27F0B" w:rsidP="00E27F0B">
      <w:pPr>
        <w:rPr>
          <w:rFonts w:ascii="Times New Roman" w:hAnsi="Times New Roman" w:cs="Times New Roman"/>
        </w:rPr>
      </w:pPr>
    </w:p>
    <w:p w14:paraId="21FBC2D3" w14:textId="77777777" w:rsidR="00E27F0B" w:rsidRDefault="00E27F0B" w:rsidP="00E27F0B">
      <w:pPr>
        <w:rPr>
          <w:rFonts w:ascii="Times New Roman" w:hAnsi="Times New Roman" w:cs="Times New Roman"/>
        </w:rPr>
      </w:pPr>
    </w:p>
    <w:p w14:paraId="526DE05C" w14:textId="77777777" w:rsidR="00E27F0B" w:rsidRDefault="00E27F0B" w:rsidP="00E27F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July 2018</w:t>
      </w:r>
    </w:p>
    <w:p w14:paraId="267B9109" w14:textId="77777777" w:rsidR="006B2F86" w:rsidRPr="00E71FC3" w:rsidRDefault="00E27F0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19D9BD" w14:textId="77777777" w:rsidR="00E27F0B" w:rsidRDefault="00E27F0B" w:rsidP="00E71FC3">
      <w:r>
        <w:separator/>
      </w:r>
    </w:p>
  </w:endnote>
  <w:endnote w:type="continuationSeparator" w:id="0">
    <w:p w14:paraId="3E002779" w14:textId="77777777" w:rsidR="00E27F0B" w:rsidRDefault="00E27F0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07A5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77C223" w14:textId="77777777" w:rsidR="00E27F0B" w:rsidRDefault="00E27F0B" w:rsidP="00E71FC3">
      <w:r>
        <w:separator/>
      </w:r>
    </w:p>
  </w:footnote>
  <w:footnote w:type="continuationSeparator" w:id="0">
    <w:p w14:paraId="3C46BABE" w14:textId="77777777" w:rsidR="00E27F0B" w:rsidRDefault="00E27F0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F0B"/>
    <w:rsid w:val="001A7C09"/>
    <w:rsid w:val="00577BD5"/>
    <w:rsid w:val="00656CBA"/>
    <w:rsid w:val="006A1F77"/>
    <w:rsid w:val="00733BE7"/>
    <w:rsid w:val="00AB52E8"/>
    <w:rsid w:val="00B16D3F"/>
    <w:rsid w:val="00BB41AC"/>
    <w:rsid w:val="00E27F0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2AD1B7"/>
  <w15:chartTrackingRefBased/>
  <w15:docId w15:val="{642050F2-18FA-4DEC-95DC-D90E685AE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7F0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2018-07-27T20:17:00Z</dcterms:created>
  <dcterms:modified xsi:type="dcterms:W3CDTF">2018-07-27T20:18:00Z</dcterms:modified>
</cp:coreProperties>
</file>